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7820120C" w14:textId="77777777" w:rsidR="002A725F" w:rsidRDefault="002A725F" w:rsidP="00C15299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161451C" w14:textId="77777777" w:rsidR="002A725F" w:rsidRDefault="002A725F" w:rsidP="00C15299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02A6A00" w14:textId="325E3B84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AF520F">
        <w:rPr>
          <w:rStyle w:val="Strong"/>
          <w:rFonts w:asciiTheme="minorHAnsi" w:hAnsiTheme="minorHAnsi" w:cstheme="minorHAnsi"/>
          <w:lang w:val="en-GB"/>
        </w:rPr>
        <w:t>15-W001-21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61B192EB" w:rsidR="004E36AD" w:rsidRPr="002A725F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5F3190">
        <w:rPr>
          <w:rFonts w:ascii="Calibri" w:hAnsi="Calibri" w:cs="Calibri"/>
        </w:rPr>
        <w:t xml:space="preserve">posted on the </w:t>
      </w:r>
      <w:r w:rsidR="00116A20" w:rsidRPr="005F3190">
        <w:rPr>
          <w:rFonts w:ascii="Calibri" w:hAnsi="Calibri" w:cs="Calibri"/>
        </w:rPr>
        <w:t>Kiribati Public Procurement Web</w:t>
      </w:r>
      <w:r w:rsidR="002A725F">
        <w:rPr>
          <w:rFonts w:ascii="Calibri" w:hAnsi="Calibri" w:cs="Calibri"/>
        </w:rPr>
        <w:t xml:space="preserve"> </w:t>
      </w:r>
      <w:r w:rsidR="00AD7F57" w:rsidRPr="005F3190">
        <w:rPr>
          <w:rFonts w:ascii="Calibri" w:hAnsi="Calibri" w:cs="Calibri"/>
        </w:rPr>
        <w:t>Portal</w:t>
      </w:r>
      <w:r w:rsidRPr="005F3190">
        <w:rPr>
          <w:rFonts w:ascii="Calibri" w:hAnsi="Calibri" w:cs="Calibri"/>
        </w:rPr>
        <w:t xml:space="preserve"> (</w:t>
      </w:r>
      <w:r w:rsidR="005D47B8" w:rsidRPr="005F3190">
        <w:rPr>
          <w:rStyle w:val="Hyperlink"/>
          <w:rFonts w:ascii="Calibri" w:hAnsi="Calibri" w:cs="Calibri"/>
          <w:lang w:val="en-GB"/>
        </w:rPr>
        <w:t>www.procurement.gov.ki/opentender</w:t>
      </w:r>
      <w:r w:rsidRPr="005F3190">
        <w:rPr>
          <w:rFonts w:ascii="Calibri" w:hAnsi="Calibri" w:cs="Calibri"/>
        </w:rPr>
        <w:t xml:space="preserve">) </w:t>
      </w:r>
      <w:r w:rsidRPr="005F3190">
        <w:rPr>
          <w:rFonts w:ascii="Calibri" w:hAnsi="Calibri" w:cs="Calibri"/>
          <w:u w:val="single"/>
        </w:rPr>
        <w:t>or</w:t>
      </w:r>
      <w:r w:rsidRPr="005F3190">
        <w:rPr>
          <w:rFonts w:ascii="Calibri" w:hAnsi="Calibri" w:cs="Calibri"/>
        </w:rPr>
        <w:t xml:space="preserve"> sent directly </w:t>
      </w:r>
      <w:r w:rsidR="00C15299" w:rsidRPr="005F3190">
        <w:rPr>
          <w:rFonts w:ascii="Calibri" w:hAnsi="Calibri" w:cs="Calibri"/>
        </w:rPr>
        <w:t xml:space="preserve">to </w:t>
      </w:r>
      <w:r w:rsidRPr="005F3190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</w:t>
      </w:r>
      <w:r w:rsidRPr="002A725F">
        <w:rPr>
          <w:rFonts w:ascii="Calibri" w:hAnsi="Calibri" w:cs="Calibri"/>
        </w:rPr>
        <w:t xml:space="preserve">the dates set forth in </w:t>
      </w:r>
      <w:r w:rsidR="00B0293A" w:rsidRPr="002A725F">
        <w:rPr>
          <w:rFonts w:ascii="Calibri" w:hAnsi="Calibri" w:cs="Calibri"/>
        </w:rPr>
        <w:t>6</w:t>
      </w:r>
      <w:r w:rsidRPr="002A725F">
        <w:rPr>
          <w:rFonts w:ascii="Calibri" w:hAnsi="Calibri" w:cs="Calibri"/>
        </w:rPr>
        <w:t>-1</w:t>
      </w:r>
      <w:r w:rsidR="00B0293A" w:rsidRPr="002A725F">
        <w:rPr>
          <w:rFonts w:ascii="Calibri" w:hAnsi="Calibri" w:cs="Calibri"/>
        </w:rPr>
        <w:t>1</w:t>
      </w:r>
      <w:r w:rsidRPr="002A725F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2A725F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381"/>
      </w:tblGrid>
      <w:tr w:rsidR="00B0293A" w:rsidRPr="002A725F" w14:paraId="07FCC147" w14:textId="77777777" w:rsidTr="00AF520F">
        <w:tc>
          <w:tcPr>
            <w:tcW w:w="4673" w:type="dxa"/>
            <w:shd w:val="clear" w:color="auto" w:fill="auto"/>
          </w:tcPr>
          <w:p w14:paraId="1F083020" w14:textId="77777777" w:rsidR="00B0293A" w:rsidRPr="002A725F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2A725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81" w:type="dxa"/>
            <w:shd w:val="clear" w:color="auto" w:fill="auto"/>
          </w:tcPr>
          <w:p w14:paraId="4209AB48" w14:textId="3074168D" w:rsidR="00B0293A" w:rsidRPr="002A725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EE54EF" w:rsidRPr="002A725F" w14:paraId="0CBD4D15" w14:textId="77777777" w:rsidTr="00AF520F">
        <w:tc>
          <w:tcPr>
            <w:tcW w:w="4673" w:type="dxa"/>
            <w:shd w:val="clear" w:color="auto" w:fill="auto"/>
          </w:tcPr>
          <w:p w14:paraId="45CD0F42" w14:textId="6C0E222D" w:rsidR="00EE54EF" w:rsidRPr="002A725F" w:rsidRDefault="00EE54EF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  <w:shd w:val="clear" w:color="auto" w:fill="auto"/>
          </w:tcPr>
          <w:p w14:paraId="66CF22FD" w14:textId="188CFB0E" w:rsidR="00EE54EF" w:rsidRPr="002A725F" w:rsidRDefault="00EE54EF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37E3B7F" w14:textId="6C8C793B" w:rsidR="00EE54EF" w:rsidRPr="002A725F" w:rsidRDefault="00EE54EF" w:rsidP="00D719B3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06/09/21</w:t>
            </w:r>
          </w:p>
        </w:tc>
      </w:tr>
      <w:tr w:rsidR="00B0293A" w:rsidRPr="002A725F" w14:paraId="28B1BC3C" w14:textId="77777777" w:rsidTr="00AF520F">
        <w:tc>
          <w:tcPr>
            <w:tcW w:w="4673" w:type="dxa"/>
            <w:shd w:val="clear" w:color="auto" w:fill="auto"/>
          </w:tcPr>
          <w:p w14:paraId="462D669A" w14:textId="326BF8B8" w:rsidR="00B0293A" w:rsidRPr="002A725F" w:rsidRDefault="00EE54EF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 xml:space="preserve">Pre-Bid Meeting 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2A725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710C066" w14:textId="137200BB" w:rsidR="00B0293A" w:rsidRPr="002A725F" w:rsidRDefault="00EE54EF" w:rsidP="00D719B3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13/09/21</w:t>
            </w:r>
          </w:p>
        </w:tc>
      </w:tr>
      <w:tr w:rsidR="00B0293A" w:rsidRPr="002A725F" w14:paraId="4D9567D4" w14:textId="77777777" w:rsidTr="00AF520F">
        <w:tc>
          <w:tcPr>
            <w:tcW w:w="4673" w:type="dxa"/>
            <w:shd w:val="clear" w:color="auto" w:fill="auto"/>
          </w:tcPr>
          <w:p w14:paraId="34AF4BE9" w14:textId="6032E593" w:rsidR="00B0293A" w:rsidRPr="002A725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2A725F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A725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089B299" w14:textId="0B287209" w:rsidR="00B0293A" w:rsidRPr="002A725F" w:rsidRDefault="00EE54EF" w:rsidP="00D719B3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20/09/21</w:t>
            </w:r>
          </w:p>
        </w:tc>
      </w:tr>
      <w:tr w:rsidR="00B0293A" w:rsidRPr="002A725F" w14:paraId="2E8E3BDC" w14:textId="77777777" w:rsidTr="00AF520F">
        <w:tc>
          <w:tcPr>
            <w:tcW w:w="4673" w:type="dxa"/>
            <w:shd w:val="clear" w:color="auto" w:fill="auto"/>
          </w:tcPr>
          <w:p w14:paraId="2D4664AB" w14:textId="1F6D09CD" w:rsidR="00B0293A" w:rsidRPr="002A725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2A725F">
              <w:rPr>
                <w:rFonts w:cs="Calibri"/>
                <w:sz w:val="24"/>
                <w:szCs w:val="24"/>
              </w:rPr>
              <w:t xml:space="preserve">to </w:t>
            </w:r>
            <w:r w:rsidRPr="002A725F">
              <w:rPr>
                <w:rFonts w:cs="Calibri"/>
                <w:sz w:val="24"/>
                <w:szCs w:val="24"/>
              </w:rPr>
              <w:t>amend the RF</w:t>
            </w:r>
            <w:r w:rsidR="00EC72C1" w:rsidRPr="002A725F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2A725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B0F8C82" w14:textId="0EF80EBF" w:rsidR="00B0293A" w:rsidRPr="002A725F" w:rsidRDefault="00EE54EF" w:rsidP="00B0293A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25/09/21</w:t>
            </w:r>
          </w:p>
        </w:tc>
      </w:tr>
      <w:tr w:rsidR="00B0293A" w:rsidRPr="002A725F" w14:paraId="3D3C37BA" w14:textId="77777777" w:rsidTr="002A725F">
        <w:tc>
          <w:tcPr>
            <w:tcW w:w="4673" w:type="dxa"/>
            <w:tcBorders>
              <w:bottom w:val="single" w:sz="12" w:space="0" w:color="auto"/>
            </w:tcBorders>
            <w:shd w:val="clear" w:color="auto" w:fill="FFFF00"/>
          </w:tcPr>
          <w:p w14:paraId="57B4FCB0" w14:textId="11CDDAAA" w:rsidR="00B0293A" w:rsidRPr="002A725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2A725F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FFF00"/>
          </w:tcPr>
          <w:p w14:paraId="554EDF67" w14:textId="77777777" w:rsidR="00B0293A" w:rsidRPr="002A725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81" w:type="dxa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4DDD48BC" w14:textId="270F4CFC" w:rsidR="00B0293A" w:rsidRPr="002A725F" w:rsidRDefault="00EE54EF" w:rsidP="00D719B3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30/09/21</w:t>
            </w:r>
          </w:p>
        </w:tc>
      </w:tr>
      <w:tr w:rsidR="00B0293A" w:rsidRPr="002A725F" w14:paraId="31DFD36F" w14:textId="77777777" w:rsidTr="00AF520F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389F1FB0" w:rsidR="00B0293A" w:rsidRPr="002A725F" w:rsidRDefault="002A725F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2A725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12F3D997" w:rsidR="00B0293A" w:rsidRPr="002A725F" w:rsidRDefault="00EE54EF" w:rsidP="00D719B3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1/10/21</w:t>
            </w:r>
          </w:p>
        </w:tc>
      </w:tr>
      <w:tr w:rsidR="00B0293A" w:rsidRPr="002A725F" w14:paraId="1D91F0FB" w14:textId="77777777" w:rsidTr="00AF520F">
        <w:tc>
          <w:tcPr>
            <w:tcW w:w="4673" w:type="dxa"/>
            <w:shd w:val="clear" w:color="auto" w:fill="auto"/>
          </w:tcPr>
          <w:p w14:paraId="26733970" w14:textId="77777777" w:rsidR="00B0293A" w:rsidRPr="002A725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2A725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E8CE09F" w14:textId="51BDFFF2" w:rsidR="00B0293A" w:rsidRPr="002A725F" w:rsidRDefault="00EE54EF" w:rsidP="00B0293A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05/10/21</w:t>
            </w:r>
          </w:p>
        </w:tc>
      </w:tr>
      <w:tr w:rsidR="00B0293A" w:rsidRPr="00A33618" w14:paraId="5319267B" w14:textId="77777777" w:rsidTr="00AF520F">
        <w:tc>
          <w:tcPr>
            <w:tcW w:w="4673" w:type="dxa"/>
            <w:shd w:val="clear" w:color="auto" w:fill="auto"/>
          </w:tcPr>
          <w:p w14:paraId="7C5FEA8D" w14:textId="77777777" w:rsidR="00B0293A" w:rsidRPr="002A725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A725F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2A725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A725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449178D" w14:textId="1A86251C" w:rsidR="00B0293A" w:rsidRPr="00532E97" w:rsidRDefault="00EE54EF" w:rsidP="00B0293A">
            <w:pPr>
              <w:rPr>
                <w:rFonts w:ascii="Calibri" w:hAnsi="Calibri"/>
                <w:szCs w:val="20"/>
              </w:rPr>
            </w:pPr>
            <w:r w:rsidRPr="002A725F">
              <w:rPr>
                <w:rFonts w:ascii="Calibri" w:hAnsi="Calibri"/>
                <w:szCs w:val="20"/>
              </w:rPr>
              <w:t>06/10/21</w:t>
            </w:r>
          </w:p>
        </w:tc>
      </w:tr>
      <w:tr w:rsidR="00B0293A" w:rsidRPr="00A33618" w14:paraId="603C6C3A" w14:textId="77777777" w:rsidTr="00AF520F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2ADCA74" w14:textId="43A28D25" w:rsidR="00B0293A" w:rsidRPr="00532E97" w:rsidRDefault="00EE54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07/10/21</w:t>
            </w:r>
          </w:p>
        </w:tc>
      </w:tr>
      <w:tr w:rsidR="00B0293A" w:rsidRPr="00A33618" w14:paraId="405F2EC0" w14:textId="77777777" w:rsidTr="00AF520F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783A509" w14:textId="5A4E1FBA" w:rsidR="00B0293A" w:rsidRPr="00532E97" w:rsidRDefault="00EE54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08/10/21</w:t>
            </w:r>
          </w:p>
        </w:tc>
      </w:tr>
      <w:tr w:rsidR="00B0293A" w:rsidRPr="00A33618" w14:paraId="169855ED" w14:textId="77777777" w:rsidTr="00AF520F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8C3B234" w14:textId="4E83F94A" w:rsidR="00B0293A" w:rsidRPr="00532E97" w:rsidRDefault="00EE54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09/1</w:t>
            </w:r>
            <w:bookmarkStart w:id="0" w:name="_GoBack"/>
            <w:bookmarkEnd w:id="0"/>
            <w:r>
              <w:rPr>
                <w:rFonts w:ascii="Calibri" w:hAnsi="Calibri"/>
                <w:szCs w:val="20"/>
              </w:rPr>
              <w:t>0/21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B9499" w14:textId="77777777" w:rsidR="001E2F62" w:rsidRDefault="001E2F62">
      <w:r>
        <w:separator/>
      </w:r>
    </w:p>
  </w:endnote>
  <w:endnote w:type="continuationSeparator" w:id="0">
    <w:p w14:paraId="3D6BAB5C" w14:textId="77777777" w:rsidR="001E2F62" w:rsidRDefault="001E2F62">
      <w:r>
        <w:continuationSeparator/>
      </w:r>
    </w:p>
  </w:endnote>
  <w:endnote w:type="continuationNotice" w:id="1">
    <w:p w14:paraId="34371095" w14:textId="77777777" w:rsidR="001E2F62" w:rsidRDefault="001E2F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5B1E3F97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22A31" w:rsidRPr="00922A3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22A31" w:rsidRPr="00922A3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45D150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A725F">
      <w:rPr>
        <w:noProof/>
      </w:rPr>
      <w:t>2021-09-03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827DF" w14:textId="77777777" w:rsidR="001E2F62" w:rsidRDefault="001E2F62">
      <w:r>
        <w:separator/>
      </w:r>
    </w:p>
  </w:footnote>
  <w:footnote w:type="continuationSeparator" w:id="0">
    <w:p w14:paraId="2FC7AC94" w14:textId="77777777" w:rsidR="001E2F62" w:rsidRDefault="001E2F62">
      <w:r>
        <w:continuationSeparator/>
      </w:r>
    </w:p>
  </w:footnote>
  <w:footnote w:type="continuationNotice" w:id="1">
    <w:p w14:paraId="6AB82DD7" w14:textId="77777777" w:rsidR="001E2F62" w:rsidRDefault="001E2F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835B69">
      <w:rPr>
        <w:rFonts w:asciiTheme="minorHAnsi" w:hAnsiTheme="minorHAnsi" w:cs="Calibri"/>
        <w:b/>
        <w:bCs/>
        <w:sz w:val="20"/>
      </w:rPr>
      <w:t>Error! Reference source not found.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2F62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161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25F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3190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4D36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506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5B69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082E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1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31B7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69FC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20F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67BD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482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4EF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84CBD732-3F39-4566-9D58-E6198C2F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2AECBF-3015-48D0-88E2-268112E3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1478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7</cp:revision>
  <cp:lastPrinted>2021-06-29T05:03:00Z</cp:lastPrinted>
  <dcterms:created xsi:type="dcterms:W3CDTF">2021-06-28T00:04:00Z</dcterms:created>
  <dcterms:modified xsi:type="dcterms:W3CDTF">2021-09-02T21:55:00Z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